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1909960"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706074">
        <w:rPr>
          <w:b/>
          <w:noProof/>
          <w:sz w:val="24"/>
        </w:rPr>
        <w:t>5</w:t>
      </w:r>
      <w:r w:rsidR="00C66810">
        <w:rPr>
          <w:b/>
          <w:i/>
          <w:noProof/>
          <w:sz w:val="28"/>
        </w:rPr>
        <w:tab/>
      </w:r>
      <w:r w:rsidR="004A353A" w:rsidRPr="004A353A">
        <w:rPr>
          <w:b/>
          <w:noProof/>
          <w:sz w:val="24"/>
        </w:rPr>
        <w:t>S2-2302384</w:t>
      </w:r>
    </w:p>
    <w:p w14:paraId="02AA8FD4" w14:textId="43CEB762" w:rsidR="00C66810" w:rsidRPr="004206CA" w:rsidRDefault="00706074" w:rsidP="00C66810">
      <w:pPr>
        <w:pStyle w:val="CRCoverPage"/>
        <w:outlineLvl w:val="0"/>
        <w:rPr>
          <w:b/>
          <w:sz w:val="24"/>
        </w:rPr>
      </w:pPr>
      <w:r w:rsidRPr="00706074">
        <w:rPr>
          <w:b/>
          <w:sz w:val="24"/>
        </w:rPr>
        <w:t>Athens, Greece</w:t>
      </w:r>
      <w:r w:rsidR="0089049D" w:rsidRPr="009C7CBB">
        <w:rPr>
          <w:b/>
          <w:sz w:val="24"/>
        </w:rPr>
        <w:t xml:space="preserve">, </w:t>
      </w:r>
      <w:fldSimple w:instr=" DOCPROPERTY  StartDate  \* MERGEFORMAT ">
        <w:r>
          <w:rPr>
            <w:b/>
            <w:sz w:val="24"/>
          </w:rPr>
          <w:t>Februa</w:t>
        </w:r>
        <w:r w:rsidR="00697001">
          <w:rPr>
            <w:b/>
            <w:sz w:val="24"/>
          </w:rPr>
          <w:t xml:space="preserve">ry </w:t>
        </w:r>
        <w:r>
          <w:rPr>
            <w:b/>
            <w:sz w:val="24"/>
          </w:rPr>
          <w:t>20</w:t>
        </w:r>
        <w:r w:rsidR="00697001">
          <w:rPr>
            <w:b/>
            <w:sz w:val="24"/>
          </w:rPr>
          <w:t xml:space="preserve"> </w:t>
        </w:r>
      </w:fldSimple>
      <w:r w:rsidR="00697001">
        <w:rPr>
          <w:b/>
          <w:sz w:val="24"/>
        </w:rPr>
        <w:t>- 2</w:t>
      </w:r>
      <w:r>
        <w:rPr>
          <w:b/>
          <w:sz w:val="24"/>
        </w:rPr>
        <w:t>4</w:t>
      </w:r>
      <w:r w:rsidR="00697001">
        <w:rPr>
          <w:b/>
          <w:sz w:val="24"/>
        </w:rPr>
        <w:t>,</w:t>
      </w:r>
      <w:r w:rsidR="00697001">
        <w:t xml:space="preserve"> </w:t>
      </w:r>
      <w:r w:rsidR="00697001">
        <w:rPr>
          <w:b/>
          <w:sz w:val="24"/>
        </w:rPr>
        <w:t>2023</w:t>
      </w:r>
      <w:r w:rsidR="00D0589F">
        <w:rPr>
          <w:b/>
          <w:noProof/>
          <w:sz w:val="24"/>
        </w:rPr>
        <w:tab/>
      </w:r>
      <w:r w:rsidR="00D0589F">
        <w:rPr>
          <w:b/>
          <w:noProof/>
          <w:sz w:val="24"/>
        </w:rPr>
        <w:tab/>
      </w:r>
      <w:r w:rsidR="00697001">
        <w:rPr>
          <w:b/>
          <w:noProof/>
          <w:sz w:val="24"/>
        </w:rPr>
        <w:tab/>
      </w:r>
      <w:r w:rsidR="00697001">
        <w:rPr>
          <w:b/>
          <w:noProof/>
          <w:sz w:val="24"/>
        </w:rPr>
        <w:tab/>
      </w:r>
      <w:r w:rsidR="00697001">
        <w:rPr>
          <w:b/>
          <w:noProof/>
          <w:sz w:val="24"/>
        </w:rPr>
        <w:tab/>
      </w:r>
      <w:r w:rsidR="00697001">
        <w:rPr>
          <w:b/>
          <w:noProof/>
          <w:sz w:val="24"/>
        </w:rPr>
        <w:tab/>
      </w:r>
      <w:r w:rsidR="00D0589F">
        <w:rPr>
          <w:b/>
          <w:noProof/>
          <w:sz w:val="24"/>
        </w:rPr>
        <w:tab/>
      </w:r>
      <w:r>
        <w:rPr>
          <w:b/>
          <w:noProof/>
          <w:sz w:val="24"/>
        </w:rPr>
        <w:tab/>
      </w:r>
      <w:r w:rsidR="00D0589F">
        <w:rPr>
          <w:b/>
          <w:noProof/>
          <w:sz w:val="24"/>
        </w:rPr>
        <w:tab/>
      </w:r>
      <w:r w:rsidR="00D0589F">
        <w:rPr>
          <w:b/>
          <w:noProof/>
          <w:sz w:val="24"/>
        </w:rPr>
        <w:tab/>
      </w:r>
      <w:r w:rsidR="00381CE1">
        <w:rPr>
          <w:b/>
          <w:i/>
          <w:color w:val="0000FF"/>
          <w:lang w:eastAsia="ko-KR"/>
        </w:rPr>
        <w:t xml:space="preserve">(revision of </w:t>
      </w:r>
      <w:r>
        <w:rPr>
          <w:b/>
          <w:i/>
          <w:color w:val="0000FF"/>
          <w:lang w:eastAsia="ko-KR"/>
        </w:rPr>
        <w:t>S2</w:t>
      </w:r>
      <w:r w:rsidR="00381CE1">
        <w:rPr>
          <w:b/>
          <w:i/>
          <w:color w:val="0000FF"/>
          <w:lang w:eastAsia="ko-KR"/>
        </w:rPr>
        <w:t>-2</w:t>
      </w:r>
      <w:r>
        <w:rPr>
          <w:b/>
          <w:i/>
          <w:color w:val="0000FF"/>
          <w:lang w:eastAsia="ko-KR"/>
        </w:rPr>
        <w:t>3</w:t>
      </w:r>
      <w:r w:rsidRPr="00706074">
        <w:rPr>
          <w:b/>
          <w:i/>
          <w:color w:val="0000FF"/>
          <w:lang w:eastAsia="ko-KR"/>
        </w:rPr>
        <w:t>00455</w:t>
      </w:r>
      <w:r w:rsidR="00381CE1">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69130C0"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8B32A0">
              <w:rPr>
                <w:b/>
                <w:noProof/>
                <w:sz w:val="28"/>
              </w:rPr>
              <w:t>50</w:t>
            </w:r>
            <w:r w:rsidR="00003093">
              <w:rPr>
                <w:b/>
                <w:noProof/>
                <w:sz w:val="28"/>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CF2A618" w:rsidR="002772A1" w:rsidRDefault="00710FC8">
            <w:pPr>
              <w:pStyle w:val="CRCoverPage"/>
              <w:spacing w:after="0"/>
              <w:rPr>
                <w:noProof/>
              </w:rPr>
            </w:pPr>
            <w:r w:rsidRPr="004A353A">
              <w:rPr>
                <w:b/>
                <w:noProof/>
                <w:sz w:val="28"/>
              </w:rPr>
              <w:t>0832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F27D910" w:rsidR="002772A1" w:rsidRDefault="00D115CE">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935807B"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89049D">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5ED67E9" w:rsidR="002772A1" w:rsidRDefault="005D2367" w:rsidP="00124790">
            <w:pPr>
              <w:pStyle w:val="CRCoverPage"/>
              <w:spacing w:after="0"/>
              <w:ind w:left="100"/>
              <w:rPr>
                <w:noProof/>
              </w:rPr>
            </w:pPr>
            <w:r w:rsidRPr="006A7AFD">
              <w:t>Clarification on</w:t>
            </w:r>
            <w:r w:rsidRPr="009D0416">
              <w:t xml:space="preserve"> </w:t>
            </w:r>
            <w:r w:rsidR="003148EA" w:rsidRPr="009D0416">
              <w:t xml:space="preserve">NWDAF-assisted </w:t>
            </w:r>
            <w:r w:rsidR="003148EA" w:rsidRPr="0081372C">
              <w:t>PFD</w:t>
            </w:r>
            <w:r w:rsidR="003148EA">
              <w:t xml:space="preserve"> determination </w:t>
            </w:r>
            <w:r w:rsidR="003148EA" w:rsidRPr="009D0416">
              <w:t>in</w:t>
            </w:r>
            <w:r w:rsidR="0045343D">
              <w:rPr>
                <w:rFonts w:hint="eastAsia"/>
                <w:lang w:eastAsia="ja-JP"/>
              </w:rPr>
              <w:t xml:space="preserve"> </w:t>
            </w:r>
            <w:r w:rsidR="003148EA" w:rsidRPr="009D0416">
              <w:t>TS23.</w:t>
            </w:r>
            <w:r w:rsidR="003148EA">
              <w:t>50</w:t>
            </w:r>
            <w:r w:rsidR="00003093">
              <w:t>3</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849A2C2"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r w:rsidR="00003093">
              <w:rPr>
                <w:noProof/>
                <w:lang w:eastAsia="ja-JP"/>
              </w:rPr>
              <w:t xml:space="preserve">, </w:t>
            </w:r>
            <w:r w:rsidR="00003093">
              <w:rPr>
                <w:rFonts w:hint="eastAsia"/>
                <w:lang w:val="de-AT" w:eastAsia="ko-KR"/>
              </w:rPr>
              <w:t>China Mobile</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824B89F" w:rsidR="002772A1" w:rsidRDefault="00854F7D" w:rsidP="00625CE8">
            <w:pPr>
              <w:pStyle w:val="CRCoverPage"/>
              <w:spacing w:after="0"/>
              <w:ind w:left="100"/>
              <w:rPr>
                <w:noProof/>
                <w:lang w:eastAsia="ja-JP"/>
              </w:rPr>
            </w:pPr>
            <w:r>
              <w:rPr>
                <w:rFonts w:hint="eastAsia"/>
                <w:lang w:eastAsia="ja-JP"/>
              </w:rPr>
              <w:t>e</w:t>
            </w:r>
            <w:r>
              <w:rPr>
                <w:lang w:eastAsia="ja-JP"/>
              </w:rPr>
              <w:t>NA_Ph3</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FFEB17B" w:rsidR="002772A1" w:rsidRDefault="007C33E0" w:rsidP="00975835">
            <w:pPr>
              <w:pStyle w:val="CRCoverPage"/>
              <w:spacing w:after="0"/>
              <w:ind w:left="100"/>
              <w:rPr>
                <w:noProof/>
                <w:lang w:eastAsia="ja-JP"/>
              </w:rPr>
            </w:pPr>
            <w:r>
              <w:rPr>
                <w:noProof/>
              </w:rPr>
              <w:t>202</w:t>
            </w:r>
            <w:r w:rsidR="0089049D">
              <w:rPr>
                <w:noProof/>
              </w:rPr>
              <w:t>3</w:t>
            </w:r>
            <w:r>
              <w:rPr>
                <w:noProof/>
              </w:rPr>
              <w:t>-</w:t>
            </w:r>
            <w:r w:rsidR="0089049D">
              <w:rPr>
                <w:noProof/>
              </w:rPr>
              <w:t>0</w:t>
            </w:r>
            <w:r w:rsidR="009C735D">
              <w:rPr>
                <w:noProof/>
              </w:rPr>
              <w:t>2</w:t>
            </w:r>
            <w:r>
              <w:rPr>
                <w:noProof/>
              </w:rPr>
              <w:t>-</w:t>
            </w:r>
            <w:r w:rsidR="009C735D">
              <w:rPr>
                <w:noProof/>
                <w:lang w:eastAsia="ja-JP"/>
              </w:rPr>
              <w:t>1</w:t>
            </w:r>
            <w:r w:rsidR="00A4504B">
              <w:rPr>
                <w:noProof/>
                <w:lang w:eastAsia="ja-JP"/>
              </w:rPr>
              <w:t>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7533DA0C" w:rsidR="00203143" w:rsidRPr="00C37AD6" w:rsidRDefault="00003093" w:rsidP="00A25A3C">
            <w:pPr>
              <w:pStyle w:val="CRCoverPage"/>
              <w:spacing w:after="0"/>
              <w:ind w:left="100"/>
              <w:rPr>
                <w:lang w:eastAsia="ja-JP"/>
              </w:rPr>
            </w:pPr>
            <w:r>
              <w:t>This proposal is to make c</w:t>
            </w:r>
            <w:r w:rsidRPr="006A7AFD">
              <w:t>larification on PFD Determination Analytics in TS23.</w:t>
            </w:r>
            <w:r>
              <w:t>503 to make the logic clear. E.g., only i</w:t>
            </w:r>
            <w:r w:rsidRPr="00881DD3">
              <w:t xml:space="preserve">n case that PFD information for the existing Application ID is new or to be updated, the NWDAF </w:t>
            </w:r>
            <w:r>
              <w:t xml:space="preserve">then needs to </w:t>
            </w:r>
            <w:r w:rsidRPr="00881DD3">
              <w:t>notif</w:t>
            </w:r>
            <w:r>
              <w:t xml:space="preserve">y </w:t>
            </w:r>
            <w:r w:rsidRPr="00881DD3">
              <w:t>analytic</w:t>
            </w:r>
            <w:r>
              <w:t>s to the consumer.</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C59E3" w14:textId="77777777" w:rsidR="007C4B7E" w:rsidRDefault="007C4B7E" w:rsidP="007C4B7E">
            <w:pPr>
              <w:pStyle w:val="CRCoverPage"/>
              <w:spacing w:after="0"/>
              <w:ind w:left="100"/>
              <w:rPr>
                <w:noProof/>
              </w:rPr>
            </w:pPr>
            <w:r>
              <w:rPr>
                <w:noProof/>
              </w:rPr>
              <w:t>This CR proposes to:</w:t>
            </w:r>
          </w:p>
          <w:p w14:paraId="4D459B85" w14:textId="1FB81CC1" w:rsidR="00EE502F" w:rsidRDefault="00003093" w:rsidP="007C4B7E">
            <w:pPr>
              <w:pStyle w:val="CRCoverPage"/>
              <w:numPr>
                <w:ilvl w:val="0"/>
                <w:numId w:val="41"/>
              </w:numPr>
              <w:spacing w:after="0"/>
              <w:rPr>
                <w:lang w:eastAsia="ja-JP"/>
              </w:rPr>
            </w:pPr>
            <w:r>
              <w:t>make c</w:t>
            </w:r>
            <w:r w:rsidRPr="006A7AFD">
              <w:t xml:space="preserve">larification on PFD Determination Analytics in </w:t>
            </w:r>
            <w:r>
              <w:t xml:space="preserve">clauses </w:t>
            </w:r>
            <w:r>
              <w:rPr>
                <w:rFonts w:eastAsia="SimSun"/>
                <w:lang w:val="en-US" w:eastAsia="zh-CN"/>
              </w:rPr>
              <w:t xml:space="preserve">6.1.2.3.1 in </w:t>
            </w:r>
            <w:r w:rsidRPr="006A7AFD">
              <w:t>TS23.</w:t>
            </w:r>
            <w:r>
              <w:t>503</w:t>
            </w:r>
            <w:r w:rsidR="007C4B7E">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D0EADD1" w:rsidR="004379AD" w:rsidRDefault="00003093" w:rsidP="008150CF">
            <w:pPr>
              <w:pStyle w:val="CRCoverPage"/>
              <w:spacing w:after="0"/>
              <w:ind w:left="100"/>
              <w:rPr>
                <w:noProof/>
              </w:rPr>
            </w:pPr>
            <w:r>
              <w:t xml:space="preserve">Not clear for </w:t>
            </w:r>
            <w:r w:rsidRPr="00881DD3">
              <w:t>implementation</w:t>
            </w:r>
            <w: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Pr="00F0005E"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B552A87" w:rsidR="002772A1" w:rsidRDefault="0030616B" w:rsidP="00835805">
            <w:pPr>
              <w:pStyle w:val="CRCoverPage"/>
              <w:spacing w:after="0"/>
              <w:ind w:left="100"/>
              <w:rPr>
                <w:noProof/>
                <w:lang w:eastAsia="ja-JP"/>
              </w:rPr>
            </w:pPr>
            <w:r>
              <w:rPr>
                <w:lang w:eastAsia="ja-JP"/>
              </w:rPr>
              <w:t>6</w:t>
            </w:r>
            <w:r w:rsidR="00381D43">
              <w:rPr>
                <w:lang w:eastAsia="ja-JP"/>
              </w:rPr>
              <w:t>.</w:t>
            </w:r>
            <w:r w:rsidR="00003093">
              <w:rPr>
                <w:lang w:eastAsia="ja-JP"/>
              </w:rPr>
              <w:t>1.2.3.1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0B9AD720" w:rsidR="00424C32" w:rsidRPr="0070767A"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End w:id="1"/>
      <w:bookmarkEnd w:id="2"/>
      <w:bookmarkEnd w:id="3"/>
      <w:bookmarkEnd w:id="4"/>
      <w:bookmarkEnd w:id="5"/>
      <w:bookmarkEnd w:id="6"/>
      <w:bookmarkEnd w:id="7"/>
      <w:bookmarkEnd w:id="8"/>
      <w:bookmarkEnd w:id="9"/>
      <w:bookmarkEnd w:id="10"/>
    </w:p>
    <w:p w14:paraId="7FE321EC" w14:textId="77777777" w:rsidR="00003093" w:rsidRPr="003D4ABF" w:rsidRDefault="00003093" w:rsidP="00003093">
      <w:pPr>
        <w:pStyle w:val="50"/>
      </w:pPr>
      <w:bookmarkStart w:id="22" w:name="_Toc19197328"/>
      <w:bookmarkStart w:id="23" w:name="_Toc27896481"/>
      <w:bookmarkStart w:id="24" w:name="_Toc36192649"/>
      <w:bookmarkStart w:id="25" w:name="_Toc37076380"/>
      <w:bookmarkStart w:id="26" w:name="_Toc45194826"/>
      <w:bookmarkStart w:id="27" w:name="_Toc47594238"/>
      <w:bookmarkStart w:id="28" w:name="_Toc51836869"/>
      <w:bookmarkStart w:id="29" w:name="_Toc122504129"/>
      <w:bookmarkEnd w:id="11"/>
      <w:bookmarkEnd w:id="12"/>
      <w:bookmarkEnd w:id="13"/>
      <w:bookmarkEnd w:id="14"/>
      <w:bookmarkEnd w:id="15"/>
      <w:bookmarkEnd w:id="16"/>
      <w:bookmarkEnd w:id="17"/>
      <w:bookmarkEnd w:id="18"/>
      <w:bookmarkEnd w:id="19"/>
      <w:bookmarkEnd w:id="20"/>
      <w:bookmarkEnd w:id="21"/>
      <w:r w:rsidRPr="003D4ABF">
        <w:t>6.1.2.3.1</w:t>
      </w:r>
      <w:r w:rsidRPr="003D4ABF">
        <w:tab/>
        <w:t>PFD management</w:t>
      </w:r>
      <w:bookmarkEnd w:id="22"/>
      <w:bookmarkEnd w:id="23"/>
      <w:bookmarkEnd w:id="24"/>
      <w:bookmarkEnd w:id="25"/>
      <w:bookmarkEnd w:id="26"/>
      <w:bookmarkEnd w:id="27"/>
      <w:bookmarkEnd w:id="28"/>
      <w:bookmarkEnd w:id="29"/>
    </w:p>
    <w:p w14:paraId="47995B76" w14:textId="77777777" w:rsidR="00003093" w:rsidRPr="003D4ABF" w:rsidRDefault="00003093" w:rsidP="00003093">
      <w:r w:rsidRPr="003D4ABF">
        <w:t>The Management of Packet Flow Descriptions enables the UPF to perform accurate application detection when PFD(s) are provided by an ASP and then to apply enforcement actions as instructed in the PCC Rule.</w:t>
      </w:r>
    </w:p>
    <w:p w14:paraId="61569A1A" w14:textId="77777777" w:rsidR="00003093" w:rsidRPr="003D4ABF" w:rsidRDefault="00003093" w:rsidP="00003093">
      <w:r w:rsidRPr="003D4ABF">
        <w:t xml:space="preserve">The operator is able to configure pre-defined PCC Rules in the SMF or dynamic PCC Rules in the PCF that include at least an application identifier for service data flow detection, charging control information, </w:t>
      </w:r>
      <w:proofErr w:type="gramStart"/>
      <w:r w:rsidRPr="003D4ABF">
        <w:t>i.e.</w:t>
      </w:r>
      <w:proofErr w:type="gramEnd"/>
      <w:r w:rsidRPr="003D4ABF">
        <w:t xml:space="preserv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an application instance identifier as defined in clause 5.8.2.8.4 of TS</w:t>
      </w:r>
      <w:r>
        <w:t> </w:t>
      </w:r>
      <w:r w:rsidRPr="003D4ABF">
        <w:t>23.501</w:t>
      </w:r>
      <w:r>
        <w:t> </w:t>
      </w:r>
      <w:r w:rsidRPr="003D4ABF">
        <w:t>[2] if the removed/modified PFD in SMF/UPF results in that the stop of the application instance is not being able to be detected.</w:t>
      </w:r>
    </w:p>
    <w:p w14:paraId="5262C849" w14:textId="77777777" w:rsidR="00003093" w:rsidRPr="003D4ABF" w:rsidRDefault="00003093" w:rsidP="00003093">
      <w:pPr>
        <w:pStyle w:val="NO"/>
      </w:pPr>
      <w:r w:rsidRPr="003D4ABF">
        <w:t>NOTE 1:</w:t>
      </w:r>
      <w:r w:rsidRPr="003D4ABF">
        <w:tab/>
        <w:t>PFD management is optionally supported in the NEF and the SMF.</w:t>
      </w:r>
    </w:p>
    <w:p w14:paraId="32AA877D" w14:textId="77777777" w:rsidR="00003093" w:rsidRPr="003D4ABF" w:rsidRDefault="00003093" w:rsidP="00003093">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531CA09F" w14:textId="77777777" w:rsidR="00003093" w:rsidRPr="003D4ABF" w:rsidRDefault="00003093" w:rsidP="00003093">
      <w:r w:rsidRPr="003D4ABF">
        <w:t>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application identifier to the corresponding application identifier known in the core network. The NEF (PFDF) stores the PDF(s) into the UDR.</w:t>
      </w:r>
    </w:p>
    <w:p w14:paraId="300208B1" w14:textId="37AB524D" w:rsidR="00BC5819" w:rsidRPr="003D4ABF" w:rsidRDefault="00003093" w:rsidP="00BC5819">
      <w:pPr>
        <w:pStyle w:val="NO"/>
      </w:pPr>
      <w:r w:rsidRPr="003D4ABF">
        <w:t>NOTE 2:</w:t>
      </w:r>
      <w:r w:rsidRPr="003D4ABF">
        <w:tab/>
        <w:t>The Allowed Delay is an optional parameter. If the Allowed Delay is included, it indicates that the requested PFD(s) should be deployed within the time interval indicated by the Allowed Delay.</w:t>
      </w:r>
    </w:p>
    <w:p w14:paraId="018CF3CE" w14:textId="26823398" w:rsidR="00BC5819" w:rsidRPr="00BC5819" w:rsidRDefault="00BC5819" w:rsidP="00003093">
      <w:r>
        <w:t>The NEF (PFDF) may retrieve analytics of "PFD Determination" from NWDAF for the application identifier(s) as specified in TS 23.288 [24] to determine one or more new</w:t>
      </w:r>
      <w:ins w:id="30" w:author="KDDI_r0" w:date="2023-01-03T16:12:00Z">
        <w:r>
          <w:rPr>
            <w:rFonts w:hint="eastAsia"/>
            <w:lang w:eastAsia="ja-JP"/>
          </w:rPr>
          <w:t>/</w:t>
        </w:r>
        <w:r>
          <w:rPr>
            <w:lang w:eastAsia="ja-JP"/>
          </w:rPr>
          <w:t>updated</w:t>
        </w:r>
      </w:ins>
      <w:r>
        <w:t xml:space="preserve"> PFD(s), and store the PFD(s) in the UDR.</w:t>
      </w:r>
    </w:p>
    <w:p w14:paraId="782BEDDC" w14:textId="77777777" w:rsidR="00003093" w:rsidRPr="003D4ABF" w:rsidRDefault="00003093" w:rsidP="00003093">
      <w:r w:rsidRPr="003D4ABF">
        <w:t>The PFDs may be retrieved by SMF from NEF (PFDF) in "pull" mode or may be provisioned from NEF (PFDF) to the SMF in "push" mode.</w:t>
      </w:r>
    </w:p>
    <w:p w14:paraId="485117CB" w14:textId="77777777" w:rsidR="00003093" w:rsidRPr="003D4ABF" w:rsidRDefault="00003093" w:rsidP="00003093">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A0A9EC9" w14:textId="77777777" w:rsidR="00003093" w:rsidRPr="003D4ABF" w:rsidRDefault="00003093" w:rsidP="00003093">
      <w:pPr>
        <w:pStyle w:val="B10"/>
      </w:pPr>
      <w:r w:rsidRPr="003D4ABF">
        <w:t>a)</w:t>
      </w:r>
      <w:r w:rsidRPr="003D4ABF">
        <w:tab/>
        <w:t>Push of whole PFD(s) that can be accessed by the NEF (PFDF) according to operator configuration in NEF (PFDF) (</w:t>
      </w:r>
      <w:proofErr w:type="gramStart"/>
      <w:r w:rsidRPr="003D4ABF">
        <w:t>e.g.</w:t>
      </w:r>
      <w:proofErr w:type="gramEnd"/>
      <w:r w:rsidRPr="003D4ABF">
        <w:t xml:space="preserve"> provision per day according to operator configuration);</w:t>
      </w:r>
    </w:p>
    <w:p w14:paraId="347A6F45" w14:textId="77777777" w:rsidR="00003093" w:rsidRPr="003D4ABF" w:rsidRDefault="00003093" w:rsidP="00003093">
      <w:pPr>
        <w:pStyle w:val="B10"/>
      </w:pPr>
      <w:r w:rsidRPr="003D4ABF">
        <w:t>b)</w:t>
      </w:r>
      <w:r w:rsidRPr="003D4ABF">
        <w:tab/>
        <w:t>Selective push of an ASP change in the PFD set (</w:t>
      </w:r>
      <w:proofErr w:type="gramStart"/>
      <w:r w:rsidRPr="003D4ABF">
        <w:t>i.e.</w:t>
      </w:r>
      <w:proofErr w:type="gramEnd"/>
      <w:r w:rsidRPr="003D4ABF">
        <w:t xml:space="preserve"> ASP changes the PFD set while operator configuration defines when to push);</w:t>
      </w:r>
    </w:p>
    <w:p w14:paraId="580B7345" w14:textId="77777777" w:rsidR="00003093" w:rsidRPr="003D4ABF" w:rsidRDefault="00003093" w:rsidP="00003093">
      <w:pPr>
        <w:pStyle w:val="B10"/>
      </w:pPr>
      <w:r w:rsidRPr="003D4ABF">
        <w:t>c)</w:t>
      </w:r>
      <w:r w:rsidRPr="003D4ABF">
        <w:tab/>
        <w:t>Selective push of an ASP change in the PFD set according to ASP request (</w:t>
      </w:r>
      <w:proofErr w:type="gramStart"/>
      <w:r w:rsidRPr="003D4ABF">
        <w:t>i.e.</w:t>
      </w:r>
      <w:proofErr w:type="gramEnd"/>
      <w:r w:rsidRPr="003D4ABF">
        <w:t xml:space="preserve"> ASP indicates to push changes in a PFD set within the time interval indicated by the Allowed Delay).</w:t>
      </w:r>
    </w:p>
    <w:p w14:paraId="4A5209AA" w14:textId="77777777" w:rsidR="00003093" w:rsidRPr="003D4ABF" w:rsidRDefault="00003093" w:rsidP="00003093">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4849924D" w14:textId="77777777" w:rsidR="00003093" w:rsidRPr="003D4ABF" w:rsidRDefault="00003093" w:rsidP="00003093">
      <w:pPr>
        <w:pStyle w:val="B10"/>
      </w:pPr>
      <w:r w:rsidRPr="003D4ABF">
        <w:t>-</w:t>
      </w:r>
      <w:r w:rsidRPr="003D4ABF">
        <w:tab/>
        <w:t>If there are still active PCC rules that refer to the corresponding application identifier, the SMF reloads the PFD(s) from the NEF (PFDF) and provides it to the UPF over N4;</w:t>
      </w:r>
    </w:p>
    <w:p w14:paraId="497E821E" w14:textId="77777777" w:rsidR="00003093" w:rsidRPr="003D4ABF" w:rsidRDefault="00003093" w:rsidP="00003093">
      <w:pPr>
        <w:pStyle w:val="B10"/>
      </w:pPr>
      <w:r w:rsidRPr="003D4ABF">
        <w:lastRenderedPageBreak/>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15529331" w14:textId="77777777" w:rsidR="00003093" w:rsidRPr="003D4ABF" w:rsidRDefault="00003093" w:rsidP="00003093">
      <w:pPr>
        <w:pStyle w:val="NO"/>
      </w:pPr>
      <w:r w:rsidRPr="003D4ABF">
        <w:t>NOTE 3:</w:t>
      </w:r>
      <w:r w:rsidRPr="003D4ABF">
        <w:tab/>
        <w:t>It is assumed that all SMF(s) and PFD (s) in an operator network are configured with the same default caching time value to be applied for all application identifiers.</w:t>
      </w:r>
    </w:p>
    <w:p w14:paraId="1BE56D8F" w14:textId="77777777" w:rsidR="00003093" w:rsidRPr="003D4ABF" w:rsidRDefault="00003093" w:rsidP="00003093">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4BA8C79D" w14:textId="77777777" w:rsidR="00003093" w:rsidRPr="003D4ABF" w:rsidRDefault="00003093" w:rsidP="00003093">
      <w:pPr>
        <w:pStyle w:val="NO"/>
      </w:pPr>
      <w:r w:rsidRPr="003D4ABF">
        <w:t>NOTE 4:</w:t>
      </w:r>
      <w:r w:rsidRPr="003D4ABF">
        <w:tab/>
        <w:t>The configuration of a caching time value per application identifier in NEF (PFDF) is based on the SLA between the operator and the ASP.</w:t>
      </w:r>
    </w:p>
    <w:p w14:paraId="24FEA283" w14:textId="77777777" w:rsidR="00003093" w:rsidRPr="003D4ABF" w:rsidRDefault="00003093" w:rsidP="00003093">
      <w:r w:rsidRPr="003D4ABF">
        <w:t>When only "pull" mode is used in one PLMN for an application identifier,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57AD3236" w14:textId="77777777" w:rsidR="00003093" w:rsidRPr="003D4ABF" w:rsidRDefault="00003093" w:rsidP="00003093">
      <w:r w:rsidRPr="003D4ABF">
        <w:t>When either "pull" mode or "push" mode is used, if there's any update of the PFD(s) received and there are still active application detection rules in the UPF for the application identifier, the SMF shall provision the updated PFD set corresponding to the application identifier to the UPF.</w:t>
      </w:r>
    </w:p>
    <w:p w14:paraId="2A6C2B6B" w14:textId="77777777" w:rsidR="00003093" w:rsidRPr="003D4ABF" w:rsidRDefault="00003093" w:rsidP="00003093">
      <w:pPr>
        <w:pStyle w:val="NO"/>
      </w:pPr>
      <w:r w:rsidRPr="003D4ABF">
        <w:t>NOTE 5:</w:t>
      </w:r>
      <w:r w:rsidRPr="003D4ABF">
        <w:tab/>
        <w:t xml:space="preserve">SMF should assure not to overload N4 signalling while managing PFD(s) to the UPF, </w:t>
      </w:r>
      <w:proofErr w:type="gramStart"/>
      <w:r w:rsidRPr="003D4ABF">
        <w:t>e.g.</w:t>
      </w:r>
      <w:proofErr w:type="gramEnd"/>
      <w:r w:rsidRPr="003D4ABF">
        <w:t xml:space="preserve"> forwarding the PFD(s) to the right UPF where the PFD(s) is enforced.</w:t>
      </w:r>
    </w:p>
    <w:p w14:paraId="12CA6DA2" w14:textId="77777777" w:rsidR="00003093" w:rsidRPr="003D4ABF" w:rsidRDefault="00003093" w:rsidP="00003093">
      <w:r w:rsidRPr="003D4ABF">
        <w:t>When the UPF receives the updated PFD(s) from either the same or different SMF for the same application identifier, the latest received PFD(s) shall overwrite any existing PFD(s) stored in the UPF.</w:t>
      </w:r>
    </w:p>
    <w:p w14:paraId="7ADC9772" w14:textId="77777777" w:rsidR="00003093" w:rsidRPr="003D4ABF" w:rsidRDefault="00003093" w:rsidP="00003093">
      <w:r w:rsidRPr="003D4ABF">
        <w:t>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TS</w:t>
      </w:r>
      <w:r>
        <w:t> </w:t>
      </w:r>
      <w:r w:rsidRPr="003D4ABF">
        <w:t>23.501</w:t>
      </w:r>
      <w:r>
        <w:t> </w:t>
      </w:r>
      <w:r w:rsidRPr="003D4ABF">
        <w:t>[2]. The SMF may differentiate the need for PFD retrieval based on operator configuration in the SMF.</w:t>
      </w:r>
    </w:p>
    <w:p w14:paraId="7BAAE812" w14:textId="77777777" w:rsidR="00003093" w:rsidRPr="003D4ABF" w:rsidRDefault="00003093" w:rsidP="00003093">
      <w:r w:rsidRPr="003D4ABF">
        <w:t>The AF requests including an application identifier may trigger the activation or provisioning of a PCC Rule in the SMF by the PCF based on operator policies.</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76F95" w14:textId="77777777" w:rsidR="00212200" w:rsidRDefault="00212200">
      <w:r>
        <w:separator/>
      </w:r>
    </w:p>
  </w:endnote>
  <w:endnote w:type="continuationSeparator" w:id="0">
    <w:p w14:paraId="3F030AC5" w14:textId="77777777" w:rsidR="00212200" w:rsidRDefault="00212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71AE9" w14:textId="77777777" w:rsidR="00212200" w:rsidRDefault="00212200">
      <w:r>
        <w:separator/>
      </w:r>
    </w:p>
  </w:footnote>
  <w:footnote w:type="continuationSeparator" w:id="0">
    <w:p w14:paraId="52789090" w14:textId="77777777" w:rsidR="00212200" w:rsidRDefault="00212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2A91D80"/>
    <w:multiLevelType w:val="hybridMultilevel"/>
    <w:tmpl w:val="3B1E7E98"/>
    <w:lvl w:ilvl="0" w:tplc="5560B0F6">
      <w:start w:val="7"/>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0"/>
  </w:num>
  <w:num w:numId="2" w16cid:durableId="1230382383">
    <w:abstractNumId w:val="21"/>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2"/>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4"/>
  </w:num>
  <w:num w:numId="8" w16cid:durableId="2056345424">
    <w:abstractNumId w:val="29"/>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5"/>
  </w:num>
  <w:num w:numId="12" w16cid:durableId="852452567">
    <w:abstractNumId w:val="32"/>
  </w:num>
  <w:num w:numId="13" w16cid:durableId="670061041">
    <w:abstractNumId w:val="23"/>
  </w:num>
  <w:num w:numId="14" w16cid:durableId="1890922342">
    <w:abstractNumId w:val="18"/>
  </w:num>
  <w:num w:numId="15" w16cid:durableId="8871702">
    <w:abstractNumId w:val="20"/>
  </w:num>
  <w:num w:numId="16" w16cid:durableId="180358884">
    <w:abstractNumId w:val="26"/>
  </w:num>
  <w:num w:numId="17" w16cid:durableId="1798373590">
    <w:abstractNumId w:val="12"/>
  </w:num>
  <w:num w:numId="18" w16cid:durableId="1625623161">
    <w:abstractNumId w:val="27"/>
  </w:num>
  <w:num w:numId="19" w16cid:durableId="274335824">
    <w:abstractNumId w:val="17"/>
  </w:num>
  <w:num w:numId="20" w16cid:durableId="333807075">
    <w:abstractNumId w:val="11"/>
  </w:num>
  <w:num w:numId="21" w16cid:durableId="1751585783">
    <w:abstractNumId w:val="14"/>
  </w:num>
  <w:num w:numId="22" w16cid:durableId="1699500217">
    <w:abstractNumId w:val="31"/>
  </w:num>
  <w:num w:numId="23" w16cid:durableId="2079282206">
    <w:abstractNumId w:val="19"/>
  </w:num>
  <w:num w:numId="24" w16cid:durableId="210773376">
    <w:abstractNumId w:val="13"/>
  </w:num>
  <w:num w:numId="25" w16cid:durableId="1632637565">
    <w:abstractNumId w:val="28"/>
  </w:num>
  <w:num w:numId="26" w16cid:durableId="2079553806">
    <w:abstractNumId w:val="33"/>
  </w:num>
  <w:num w:numId="27" w16cid:durableId="1170220403">
    <w:abstractNumId w:val="9"/>
  </w:num>
  <w:num w:numId="28" w16cid:durableId="872037144">
    <w:abstractNumId w:val="8"/>
    <w:lvlOverride w:ilvl="0">
      <w:startOverride w:val="1"/>
    </w:lvlOverride>
  </w:num>
  <w:num w:numId="29" w16cid:durableId="2042045299">
    <w:abstractNumId w:val="21"/>
  </w:num>
  <w:num w:numId="30" w16cid:durableId="1133255577">
    <w:abstractNumId w:val="16"/>
  </w:num>
  <w:num w:numId="31" w16cid:durableId="345325341">
    <w:abstractNumId w:val="21"/>
  </w:num>
  <w:num w:numId="32" w16cid:durableId="2041006859">
    <w:abstractNumId w:val="21"/>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761881010">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09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1144"/>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D0025"/>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0F6A8C"/>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583B"/>
    <w:rsid w:val="00126125"/>
    <w:rsid w:val="00126AAA"/>
    <w:rsid w:val="00127592"/>
    <w:rsid w:val="00130A36"/>
    <w:rsid w:val="00130D05"/>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B1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200"/>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64E9"/>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961"/>
    <w:rsid w:val="00252447"/>
    <w:rsid w:val="00253F83"/>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4BDB"/>
    <w:rsid w:val="003050D6"/>
    <w:rsid w:val="00305B3F"/>
    <w:rsid w:val="00306068"/>
    <w:rsid w:val="0030616B"/>
    <w:rsid w:val="00310015"/>
    <w:rsid w:val="00310BA3"/>
    <w:rsid w:val="00311EE4"/>
    <w:rsid w:val="00313E54"/>
    <w:rsid w:val="003144D9"/>
    <w:rsid w:val="003148EA"/>
    <w:rsid w:val="003156EE"/>
    <w:rsid w:val="0031628F"/>
    <w:rsid w:val="00316762"/>
    <w:rsid w:val="00317A82"/>
    <w:rsid w:val="00320A2D"/>
    <w:rsid w:val="00320BA5"/>
    <w:rsid w:val="00321691"/>
    <w:rsid w:val="00321C15"/>
    <w:rsid w:val="00324149"/>
    <w:rsid w:val="0032465F"/>
    <w:rsid w:val="00324ADE"/>
    <w:rsid w:val="00325B90"/>
    <w:rsid w:val="003265DE"/>
    <w:rsid w:val="0032720B"/>
    <w:rsid w:val="00330292"/>
    <w:rsid w:val="00331AE1"/>
    <w:rsid w:val="0033375C"/>
    <w:rsid w:val="003358D3"/>
    <w:rsid w:val="00337F4E"/>
    <w:rsid w:val="003405BF"/>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1D43"/>
    <w:rsid w:val="00382FB8"/>
    <w:rsid w:val="00384CCD"/>
    <w:rsid w:val="00384D7A"/>
    <w:rsid w:val="00384F38"/>
    <w:rsid w:val="00386110"/>
    <w:rsid w:val="003918F4"/>
    <w:rsid w:val="00391A58"/>
    <w:rsid w:val="003928B4"/>
    <w:rsid w:val="0039314A"/>
    <w:rsid w:val="0039334C"/>
    <w:rsid w:val="00393A75"/>
    <w:rsid w:val="00393BD6"/>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43D"/>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53A"/>
    <w:rsid w:val="004A3E07"/>
    <w:rsid w:val="004A50DA"/>
    <w:rsid w:val="004A5125"/>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F5"/>
    <w:rsid w:val="00527B61"/>
    <w:rsid w:val="00530518"/>
    <w:rsid w:val="00530974"/>
    <w:rsid w:val="00531435"/>
    <w:rsid w:val="00534383"/>
    <w:rsid w:val="005413E4"/>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582A"/>
    <w:rsid w:val="00595EE0"/>
    <w:rsid w:val="005974FA"/>
    <w:rsid w:val="005A2FD6"/>
    <w:rsid w:val="005A36F4"/>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2367"/>
    <w:rsid w:val="005D383F"/>
    <w:rsid w:val="005D538B"/>
    <w:rsid w:val="005D72A7"/>
    <w:rsid w:val="005D7897"/>
    <w:rsid w:val="005E1484"/>
    <w:rsid w:val="005E1A23"/>
    <w:rsid w:val="005E42AF"/>
    <w:rsid w:val="005E4C3E"/>
    <w:rsid w:val="005E5EFC"/>
    <w:rsid w:val="005E7A30"/>
    <w:rsid w:val="005F1237"/>
    <w:rsid w:val="005F1DEA"/>
    <w:rsid w:val="005F246F"/>
    <w:rsid w:val="005F3606"/>
    <w:rsid w:val="005F3921"/>
    <w:rsid w:val="005F5449"/>
    <w:rsid w:val="005F5E9E"/>
    <w:rsid w:val="005F612A"/>
    <w:rsid w:val="005F6A91"/>
    <w:rsid w:val="006018FF"/>
    <w:rsid w:val="00603965"/>
    <w:rsid w:val="0060485C"/>
    <w:rsid w:val="0060684F"/>
    <w:rsid w:val="00607B77"/>
    <w:rsid w:val="00607E09"/>
    <w:rsid w:val="006106CE"/>
    <w:rsid w:val="00610760"/>
    <w:rsid w:val="00610DD1"/>
    <w:rsid w:val="006115D6"/>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2FB"/>
    <w:rsid w:val="00644511"/>
    <w:rsid w:val="00644FF6"/>
    <w:rsid w:val="0064518E"/>
    <w:rsid w:val="00645722"/>
    <w:rsid w:val="00647EE9"/>
    <w:rsid w:val="00652311"/>
    <w:rsid w:val="00653562"/>
    <w:rsid w:val="00653BAC"/>
    <w:rsid w:val="00654F90"/>
    <w:rsid w:val="00656FDD"/>
    <w:rsid w:val="006570C6"/>
    <w:rsid w:val="0065743B"/>
    <w:rsid w:val="00660255"/>
    <w:rsid w:val="00660B94"/>
    <w:rsid w:val="00660FEE"/>
    <w:rsid w:val="00661AD5"/>
    <w:rsid w:val="006629DE"/>
    <w:rsid w:val="00663A3E"/>
    <w:rsid w:val="00663D8E"/>
    <w:rsid w:val="00664AAC"/>
    <w:rsid w:val="00666592"/>
    <w:rsid w:val="006666A7"/>
    <w:rsid w:val="00670657"/>
    <w:rsid w:val="006707CF"/>
    <w:rsid w:val="00670A99"/>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669"/>
    <w:rsid w:val="00694ACF"/>
    <w:rsid w:val="00695399"/>
    <w:rsid w:val="006953C6"/>
    <w:rsid w:val="00697001"/>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5625"/>
    <w:rsid w:val="00705B49"/>
    <w:rsid w:val="00706074"/>
    <w:rsid w:val="007062D9"/>
    <w:rsid w:val="00706B38"/>
    <w:rsid w:val="00706B53"/>
    <w:rsid w:val="00706D0E"/>
    <w:rsid w:val="0070725C"/>
    <w:rsid w:val="0070767A"/>
    <w:rsid w:val="00710FC8"/>
    <w:rsid w:val="007110E6"/>
    <w:rsid w:val="007143CC"/>
    <w:rsid w:val="00714408"/>
    <w:rsid w:val="00714473"/>
    <w:rsid w:val="00714DE5"/>
    <w:rsid w:val="00714F1C"/>
    <w:rsid w:val="007151F8"/>
    <w:rsid w:val="007167A3"/>
    <w:rsid w:val="00716AA0"/>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87F00"/>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5F21"/>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33E0"/>
    <w:rsid w:val="007C4B7E"/>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4F7D"/>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5AB8"/>
    <w:rsid w:val="00886DC4"/>
    <w:rsid w:val="00887121"/>
    <w:rsid w:val="00890370"/>
    <w:rsid w:val="0089049D"/>
    <w:rsid w:val="00891C1E"/>
    <w:rsid w:val="00891D8B"/>
    <w:rsid w:val="00895034"/>
    <w:rsid w:val="008951A7"/>
    <w:rsid w:val="008A0394"/>
    <w:rsid w:val="008A34CC"/>
    <w:rsid w:val="008A3DB2"/>
    <w:rsid w:val="008A5863"/>
    <w:rsid w:val="008A6350"/>
    <w:rsid w:val="008A68AE"/>
    <w:rsid w:val="008A7DBA"/>
    <w:rsid w:val="008B1F95"/>
    <w:rsid w:val="008B28B9"/>
    <w:rsid w:val="008B2F55"/>
    <w:rsid w:val="008B32A0"/>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2A6"/>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A9E"/>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35D"/>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43A1"/>
    <w:rsid w:val="009F4B78"/>
    <w:rsid w:val="009F59D4"/>
    <w:rsid w:val="009F6370"/>
    <w:rsid w:val="009F657C"/>
    <w:rsid w:val="009F7468"/>
    <w:rsid w:val="00A00600"/>
    <w:rsid w:val="00A00942"/>
    <w:rsid w:val="00A01758"/>
    <w:rsid w:val="00A01863"/>
    <w:rsid w:val="00A02A82"/>
    <w:rsid w:val="00A0395A"/>
    <w:rsid w:val="00A03BA2"/>
    <w:rsid w:val="00A05D50"/>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504B"/>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D7639"/>
    <w:rsid w:val="00AE387F"/>
    <w:rsid w:val="00AE5965"/>
    <w:rsid w:val="00AE5CAD"/>
    <w:rsid w:val="00AF0E83"/>
    <w:rsid w:val="00AF13B8"/>
    <w:rsid w:val="00AF3C29"/>
    <w:rsid w:val="00AF4890"/>
    <w:rsid w:val="00AF64A6"/>
    <w:rsid w:val="00AF6BCF"/>
    <w:rsid w:val="00AF7E04"/>
    <w:rsid w:val="00AF7F83"/>
    <w:rsid w:val="00B00A2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B55"/>
    <w:rsid w:val="00B40378"/>
    <w:rsid w:val="00B4427A"/>
    <w:rsid w:val="00B45D4A"/>
    <w:rsid w:val="00B45F7E"/>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819"/>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6486"/>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295D"/>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07A2"/>
    <w:rsid w:val="00C612A2"/>
    <w:rsid w:val="00C61C58"/>
    <w:rsid w:val="00C622E5"/>
    <w:rsid w:val="00C66810"/>
    <w:rsid w:val="00C71E60"/>
    <w:rsid w:val="00C7397F"/>
    <w:rsid w:val="00C75745"/>
    <w:rsid w:val="00C8257F"/>
    <w:rsid w:val="00C85DA8"/>
    <w:rsid w:val="00C85EC1"/>
    <w:rsid w:val="00C865B1"/>
    <w:rsid w:val="00C86E85"/>
    <w:rsid w:val="00C874B2"/>
    <w:rsid w:val="00C87BE2"/>
    <w:rsid w:val="00C92577"/>
    <w:rsid w:val="00C944FD"/>
    <w:rsid w:val="00C96F51"/>
    <w:rsid w:val="00C97E51"/>
    <w:rsid w:val="00CA23FA"/>
    <w:rsid w:val="00CA35EE"/>
    <w:rsid w:val="00CA4CD4"/>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5CE"/>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6E72"/>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4C8"/>
    <w:rsid w:val="00D634D6"/>
    <w:rsid w:val="00D658E5"/>
    <w:rsid w:val="00D6631B"/>
    <w:rsid w:val="00D705B4"/>
    <w:rsid w:val="00D70D40"/>
    <w:rsid w:val="00D71340"/>
    <w:rsid w:val="00D72557"/>
    <w:rsid w:val="00D73AB5"/>
    <w:rsid w:val="00D73F4B"/>
    <w:rsid w:val="00D7439F"/>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A5DB0"/>
    <w:rsid w:val="00DB07FD"/>
    <w:rsid w:val="00DB0CCB"/>
    <w:rsid w:val="00DB145A"/>
    <w:rsid w:val="00DB1B49"/>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2F85"/>
    <w:rsid w:val="00EF3618"/>
    <w:rsid w:val="00EF4762"/>
    <w:rsid w:val="00EF7BC4"/>
    <w:rsid w:val="00F0005E"/>
    <w:rsid w:val="00F010F2"/>
    <w:rsid w:val="00F04601"/>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4D1F"/>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B59"/>
    <w:rsid w:val="00FC3D42"/>
    <w:rsid w:val="00FC4369"/>
    <w:rsid w:val="00FC587A"/>
    <w:rsid w:val="00FC5B28"/>
    <w:rsid w:val="00FC5C7A"/>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Unresolved Mention"/>
    <w:basedOn w:val="a0"/>
    <w:uiPriority w:val="99"/>
    <w:semiHidden/>
    <w:unhideWhenUsed/>
    <w:rsid w:val="0089049D"/>
    <w:rPr>
      <w:color w:val="605E5C"/>
      <w:shd w:val="clear" w:color="auto" w:fill="E1DFDD"/>
    </w:rPr>
  </w:style>
  <w:style w:type="paragraph" w:customStyle="1" w:styleId="HO">
    <w:name w:val="HO"/>
    <w:basedOn w:val="a"/>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rsid w:val="0089049D"/>
    <w:pPr>
      <w:overflowPunct w:val="0"/>
      <w:autoSpaceDE w:val="0"/>
      <w:autoSpaceDN w:val="0"/>
      <w:adjustRightInd w:val="0"/>
      <w:ind w:left="2127" w:hanging="2127"/>
      <w:textAlignment w:val="baseline"/>
    </w:pPr>
    <w:rPr>
      <w:rFonts w:eastAsia="SimSun"/>
      <w:b/>
      <w:color w:val="FF0000"/>
      <w:lang w:eastAsia="ja-JP"/>
    </w:rPr>
  </w:style>
  <w:style w:type="character" w:styleId="aff">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9049D"/>
    <w:pPr>
      <w:overflowPunct w:val="0"/>
      <w:autoSpaceDE w:val="0"/>
      <w:autoSpaceDN w:val="0"/>
      <w:adjustRightInd w:val="0"/>
      <w:textAlignment w:val="baseline"/>
    </w:pPr>
    <w:rPr>
      <w:rFonts w:eastAsiaTheme="minorEastAsia"/>
      <w:b/>
      <w:color w:val="000000"/>
    </w:rPr>
  </w:style>
  <w:style w:type="paragraph" w:styleId="aff0">
    <w:name w:val="Bibliography"/>
    <w:basedOn w:val="a"/>
    <w:next w:val="a"/>
    <w:uiPriority w:val="37"/>
    <w:semiHidden/>
    <w:unhideWhenUsed/>
    <w:rsid w:val="0089049D"/>
    <w:rPr>
      <w:rFonts w:eastAsiaTheme="minorEastAsia"/>
    </w:rPr>
  </w:style>
  <w:style w:type="paragraph" w:styleId="aff1">
    <w:name w:val="Block Text"/>
    <w:basedOn w:val="a"/>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2">
    <w:name w:val="Body Text"/>
    <w:basedOn w:val="a"/>
    <w:link w:val="aff3"/>
    <w:rsid w:val="0089049D"/>
    <w:pPr>
      <w:spacing w:after="120"/>
    </w:pPr>
    <w:rPr>
      <w:rFonts w:eastAsiaTheme="minorEastAsia"/>
    </w:rPr>
  </w:style>
  <w:style w:type="character" w:customStyle="1" w:styleId="aff3">
    <w:name w:val="本文 (文字)"/>
    <w:basedOn w:val="a0"/>
    <w:link w:val="aff2"/>
    <w:rsid w:val="0089049D"/>
    <w:rPr>
      <w:rFonts w:ascii="Times New Roman" w:eastAsiaTheme="minorEastAsia" w:hAnsi="Times New Roman"/>
      <w:lang w:val="en-GB" w:eastAsia="en-US"/>
    </w:rPr>
  </w:style>
  <w:style w:type="paragraph" w:styleId="27">
    <w:name w:val="Body Text 2"/>
    <w:basedOn w:val="a"/>
    <w:link w:val="28"/>
    <w:rsid w:val="0089049D"/>
    <w:pPr>
      <w:spacing w:after="120" w:line="480" w:lineRule="auto"/>
    </w:pPr>
    <w:rPr>
      <w:rFonts w:eastAsiaTheme="minorEastAsia"/>
    </w:rPr>
  </w:style>
  <w:style w:type="character" w:customStyle="1" w:styleId="28">
    <w:name w:val="本文 2 (文字)"/>
    <w:basedOn w:val="a0"/>
    <w:link w:val="27"/>
    <w:rsid w:val="0089049D"/>
    <w:rPr>
      <w:rFonts w:ascii="Times New Roman" w:eastAsiaTheme="minorEastAsia" w:hAnsi="Times New Roman"/>
      <w:lang w:val="en-GB" w:eastAsia="en-US"/>
    </w:rPr>
  </w:style>
  <w:style w:type="paragraph" w:styleId="35">
    <w:name w:val="Body Text 3"/>
    <w:basedOn w:val="a"/>
    <w:link w:val="36"/>
    <w:rsid w:val="0089049D"/>
    <w:pPr>
      <w:spacing w:after="120"/>
    </w:pPr>
    <w:rPr>
      <w:rFonts w:eastAsiaTheme="minorEastAsia"/>
      <w:sz w:val="16"/>
      <w:szCs w:val="16"/>
    </w:rPr>
  </w:style>
  <w:style w:type="character" w:customStyle="1" w:styleId="36">
    <w:name w:val="本文 3 (文字)"/>
    <w:basedOn w:val="a0"/>
    <w:link w:val="35"/>
    <w:rsid w:val="0089049D"/>
    <w:rPr>
      <w:rFonts w:ascii="Times New Roman" w:eastAsiaTheme="minorEastAsia" w:hAnsi="Times New Roman"/>
      <w:sz w:val="16"/>
      <w:szCs w:val="16"/>
      <w:lang w:val="en-GB" w:eastAsia="en-US"/>
    </w:rPr>
  </w:style>
  <w:style w:type="paragraph" w:styleId="aff4">
    <w:name w:val="Body Text First Indent"/>
    <w:basedOn w:val="aff2"/>
    <w:link w:val="aff5"/>
    <w:rsid w:val="0089049D"/>
    <w:pPr>
      <w:spacing w:after="180"/>
      <w:ind w:firstLine="360"/>
    </w:pPr>
  </w:style>
  <w:style w:type="character" w:customStyle="1" w:styleId="aff5">
    <w:name w:val="本文字下げ (文字)"/>
    <w:basedOn w:val="aff3"/>
    <w:link w:val="aff4"/>
    <w:rsid w:val="0089049D"/>
    <w:rPr>
      <w:rFonts w:ascii="Times New Roman" w:eastAsiaTheme="minorEastAsia" w:hAnsi="Times New Roman"/>
      <w:lang w:val="en-GB" w:eastAsia="en-US"/>
    </w:rPr>
  </w:style>
  <w:style w:type="paragraph" w:styleId="aff6">
    <w:name w:val="Body Text Indent"/>
    <w:basedOn w:val="a"/>
    <w:link w:val="aff7"/>
    <w:rsid w:val="0089049D"/>
    <w:pPr>
      <w:spacing w:after="120"/>
      <w:ind w:left="283"/>
    </w:pPr>
    <w:rPr>
      <w:rFonts w:eastAsiaTheme="minorEastAsia"/>
    </w:rPr>
  </w:style>
  <w:style w:type="character" w:customStyle="1" w:styleId="aff7">
    <w:name w:val="本文インデント (文字)"/>
    <w:basedOn w:val="a0"/>
    <w:link w:val="aff6"/>
    <w:rsid w:val="0089049D"/>
    <w:rPr>
      <w:rFonts w:ascii="Times New Roman" w:eastAsiaTheme="minorEastAsia" w:hAnsi="Times New Roman"/>
      <w:lang w:val="en-GB" w:eastAsia="en-US"/>
    </w:rPr>
  </w:style>
  <w:style w:type="paragraph" w:styleId="29">
    <w:name w:val="Body Text First Indent 2"/>
    <w:basedOn w:val="aff6"/>
    <w:link w:val="2a"/>
    <w:rsid w:val="0089049D"/>
    <w:pPr>
      <w:spacing w:after="180"/>
      <w:ind w:left="360" w:firstLine="360"/>
    </w:pPr>
  </w:style>
  <w:style w:type="character" w:customStyle="1" w:styleId="2a">
    <w:name w:val="本文字下げ 2 (文字)"/>
    <w:basedOn w:val="aff7"/>
    <w:link w:val="29"/>
    <w:rsid w:val="0089049D"/>
    <w:rPr>
      <w:rFonts w:ascii="Times New Roman" w:eastAsiaTheme="minorEastAsia" w:hAnsi="Times New Roman"/>
      <w:lang w:val="en-GB" w:eastAsia="en-US"/>
    </w:rPr>
  </w:style>
  <w:style w:type="paragraph" w:styleId="2b">
    <w:name w:val="Body Text Indent 2"/>
    <w:basedOn w:val="a"/>
    <w:link w:val="2c"/>
    <w:rsid w:val="0089049D"/>
    <w:pPr>
      <w:spacing w:after="120" w:line="480" w:lineRule="auto"/>
      <w:ind w:left="283"/>
    </w:pPr>
    <w:rPr>
      <w:rFonts w:eastAsiaTheme="minorEastAsia"/>
    </w:rPr>
  </w:style>
  <w:style w:type="character" w:customStyle="1" w:styleId="2c">
    <w:name w:val="本文インデント 2 (文字)"/>
    <w:basedOn w:val="a0"/>
    <w:link w:val="2b"/>
    <w:rsid w:val="0089049D"/>
    <w:rPr>
      <w:rFonts w:ascii="Times New Roman" w:eastAsiaTheme="minorEastAsia" w:hAnsi="Times New Roman"/>
      <w:lang w:val="en-GB" w:eastAsia="en-US"/>
    </w:rPr>
  </w:style>
  <w:style w:type="paragraph" w:styleId="37">
    <w:name w:val="Body Text Indent 3"/>
    <w:basedOn w:val="a"/>
    <w:link w:val="38"/>
    <w:rsid w:val="0089049D"/>
    <w:pPr>
      <w:spacing w:after="120"/>
      <w:ind w:left="283"/>
    </w:pPr>
    <w:rPr>
      <w:rFonts w:eastAsiaTheme="minorEastAsia"/>
      <w:sz w:val="16"/>
      <w:szCs w:val="16"/>
    </w:rPr>
  </w:style>
  <w:style w:type="character" w:customStyle="1" w:styleId="38">
    <w:name w:val="本文インデント 3 (文字)"/>
    <w:basedOn w:val="a0"/>
    <w:link w:val="37"/>
    <w:rsid w:val="0089049D"/>
    <w:rPr>
      <w:rFonts w:ascii="Times New Roman" w:eastAsiaTheme="minorEastAsia" w:hAnsi="Times New Roman"/>
      <w:sz w:val="16"/>
      <w:szCs w:val="16"/>
      <w:lang w:val="en-GB" w:eastAsia="en-US"/>
    </w:rPr>
  </w:style>
  <w:style w:type="paragraph" w:styleId="aff8">
    <w:name w:val="caption"/>
    <w:basedOn w:val="a"/>
    <w:next w:val="a"/>
    <w:semiHidden/>
    <w:unhideWhenUsed/>
    <w:qFormat/>
    <w:rsid w:val="0089049D"/>
    <w:pPr>
      <w:spacing w:after="200"/>
    </w:pPr>
    <w:rPr>
      <w:rFonts w:eastAsiaTheme="minorEastAsia"/>
      <w:i/>
      <w:iCs/>
      <w:color w:val="1F497D" w:themeColor="text2"/>
      <w:sz w:val="18"/>
      <w:szCs w:val="18"/>
    </w:rPr>
  </w:style>
  <w:style w:type="paragraph" w:styleId="aff9">
    <w:name w:val="Closing"/>
    <w:basedOn w:val="a"/>
    <w:link w:val="affa"/>
    <w:rsid w:val="0089049D"/>
    <w:pPr>
      <w:spacing w:after="0"/>
      <w:ind w:left="4252"/>
    </w:pPr>
    <w:rPr>
      <w:rFonts w:eastAsiaTheme="minorEastAsia"/>
    </w:rPr>
  </w:style>
  <w:style w:type="character" w:customStyle="1" w:styleId="affa">
    <w:name w:val="結語 (文字)"/>
    <w:basedOn w:val="a0"/>
    <w:link w:val="aff9"/>
    <w:rsid w:val="0089049D"/>
    <w:rPr>
      <w:rFonts w:ascii="Times New Roman" w:eastAsiaTheme="minorEastAsia" w:hAnsi="Times New Roman"/>
      <w:lang w:val="en-GB" w:eastAsia="en-US"/>
    </w:rPr>
  </w:style>
  <w:style w:type="paragraph" w:styleId="affb">
    <w:name w:val="Date"/>
    <w:basedOn w:val="a"/>
    <w:next w:val="a"/>
    <w:link w:val="affc"/>
    <w:rsid w:val="0089049D"/>
    <w:rPr>
      <w:rFonts w:eastAsiaTheme="minorEastAsia"/>
    </w:rPr>
  </w:style>
  <w:style w:type="character" w:customStyle="1" w:styleId="affc">
    <w:name w:val="日付 (文字)"/>
    <w:basedOn w:val="a0"/>
    <w:link w:val="affb"/>
    <w:rsid w:val="0089049D"/>
    <w:rPr>
      <w:rFonts w:ascii="Times New Roman" w:eastAsiaTheme="minorEastAsia" w:hAnsi="Times New Roman"/>
      <w:lang w:val="en-GB" w:eastAsia="en-US"/>
    </w:rPr>
  </w:style>
  <w:style w:type="paragraph" w:styleId="affd">
    <w:name w:val="E-mail Signature"/>
    <w:basedOn w:val="a"/>
    <w:link w:val="affe"/>
    <w:rsid w:val="0089049D"/>
    <w:pPr>
      <w:spacing w:after="0"/>
    </w:pPr>
    <w:rPr>
      <w:rFonts w:eastAsiaTheme="minorEastAsia"/>
    </w:rPr>
  </w:style>
  <w:style w:type="character" w:customStyle="1" w:styleId="affe">
    <w:name w:val="電子メール署名 (文字)"/>
    <w:basedOn w:val="a0"/>
    <w:link w:val="affd"/>
    <w:rsid w:val="0089049D"/>
    <w:rPr>
      <w:rFonts w:ascii="Times New Roman" w:eastAsiaTheme="minorEastAsia" w:hAnsi="Times New Roman"/>
      <w:lang w:val="en-GB" w:eastAsia="en-US"/>
    </w:rPr>
  </w:style>
  <w:style w:type="paragraph" w:styleId="afff">
    <w:name w:val="endnote text"/>
    <w:basedOn w:val="a"/>
    <w:link w:val="afff0"/>
    <w:rsid w:val="0089049D"/>
    <w:pPr>
      <w:spacing w:after="0"/>
    </w:pPr>
    <w:rPr>
      <w:rFonts w:eastAsiaTheme="minorEastAsia"/>
    </w:rPr>
  </w:style>
  <w:style w:type="character" w:customStyle="1" w:styleId="afff0">
    <w:name w:val="文末脚注文字列 (文字)"/>
    <w:basedOn w:val="a0"/>
    <w:link w:val="afff"/>
    <w:rsid w:val="0089049D"/>
    <w:rPr>
      <w:rFonts w:ascii="Times New Roman" w:eastAsiaTheme="minorEastAsia" w:hAnsi="Times New Roman"/>
      <w:lang w:val="en-GB" w:eastAsia="en-US"/>
    </w:rPr>
  </w:style>
  <w:style w:type="paragraph" w:styleId="afff1">
    <w:name w:val="envelope address"/>
    <w:basedOn w:val="a"/>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89049D"/>
    <w:pPr>
      <w:spacing w:after="0"/>
    </w:pPr>
    <w:rPr>
      <w:rFonts w:asciiTheme="majorHAnsi" w:eastAsiaTheme="majorEastAsia" w:hAnsiTheme="majorHAnsi" w:cstheme="majorBidi"/>
    </w:rPr>
  </w:style>
  <w:style w:type="paragraph" w:styleId="HTML">
    <w:name w:val="HTML Address"/>
    <w:basedOn w:val="a"/>
    <w:link w:val="HTML0"/>
    <w:rsid w:val="0089049D"/>
    <w:pPr>
      <w:spacing w:after="0"/>
    </w:pPr>
    <w:rPr>
      <w:rFonts w:eastAsiaTheme="minorEastAsia"/>
      <w:i/>
      <w:iCs/>
    </w:rPr>
  </w:style>
  <w:style w:type="character" w:customStyle="1" w:styleId="HTML0">
    <w:name w:val="HTML アドレス (文字)"/>
    <w:basedOn w:val="a0"/>
    <w:link w:val="HTML"/>
    <w:rsid w:val="0089049D"/>
    <w:rPr>
      <w:rFonts w:ascii="Times New Roman" w:eastAsiaTheme="minorEastAsia" w:hAnsi="Times New Roman"/>
      <w:i/>
      <w:iCs/>
      <w:lang w:val="en-GB" w:eastAsia="en-US"/>
    </w:rPr>
  </w:style>
  <w:style w:type="paragraph" w:styleId="HTML1">
    <w:name w:val="HTML Preformatted"/>
    <w:basedOn w:val="a"/>
    <w:link w:val="HTML2"/>
    <w:rsid w:val="0089049D"/>
    <w:pPr>
      <w:spacing w:after="0"/>
    </w:pPr>
    <w:rPr>
      <w:rFonts w:ascii="Consolas" w:eastAsiaTheme="minorEastAsia" w:hAnsi="Consolas"/>
    </w:rPr>
  </w:style>
  <w:style w:type="character" w:customStyle="1" w:styleId="HTML2">
    <w:name w:val="HTML 書式付き (文字)"/>
    <w:basedOn w:val="a0"/>
    <w:link w:val="HTML1"/>
    <w:rsid w:val="0089049D"/>
    <w:rPr>
      <w:rFonts w:ascii="Consolas" w:eastAsiaTheme="minorEastAsia" w:hAnsi="Consolas"/>
      <w:lang w:val="en-GB" w:eastAsia="en-US"/>
    </w:rPr>
  </w:style>
  <w:style w:type="paragraph" w:styleId="39">
    <w:name w:val="index 3"/>
    <w:basedOn w:val="a"/>
    <w:next w:val="a"/>
    <w:rsid w:val="0089049D"/>
    <w:pPr>
      <w:spacing w:after="0"/>
      <w:ind w:left="600" w:hanging="200"/>
    </w:pPr>
    <w:rPr>
      <w:rFonts w:eastAsiaTheme="minorEastAsia"/>
    </w:rPr>
  </w:style>
  <w:style w:type="paragraph" w:styleId="45">
    <w:name w:val="index 4"/>
    <w:basedOn w:val="a"/>
    <w:next w:val="a"/>
    <w:rsid w:val="0089049D"/>
    <w:pPr>
      <w:spacing w:after="0"/>
      <w:ind w:left="800" w:hanging="200"/>
    </w:pPr>
    <w:rPr>
      <w:rFonts w:eastAsiaTheme="minorEastAsia"/>
    </w:rPr>
  </w:style>
  <w:style w:type="paragraph" w:styleId="55">
    <w:name w:val="index 5"/>
    <w:basedOn w:val="a"/>
    <w:next w:val="a"/>
    <w:rsid w:val="0089049D"/>
    <w:pPr>
      <w:spacing w:after="0"/>
      <w:ind w:left="1000" w:hanging="200"/>
    </w:pPr>
    <w:rPr>
      <w:rFonts w:eastAsiaTheme="minorEastAsia"/>
    </w:rPr>
  </w:style>
  <w:style w:type="paragraph" w:styleId="62">
    <w:name w:val="index 6"/>
    <w:basedOn w:val="a"/>
    <w:next w:val="a"/>
    <w:rsid w:val="0089049D"/>
    <w:pPr>
      <w:spacing w:after="0"/>
      <w:ind w:left="1200" w:hanging="200"/>
    </w:pPr>
    <w:rPr>
      <w:rFonts w:eastAsiaTheme="minorEastAsia"/>
    </w:rPr>
  </w:style>
  <w:style w:type="paragraph" w:styleId="72">
    <w:name w:val="index 7"/>
    <w:basedOn w:val="a"/>
    <w:next w:val="a"/>
    <w:rsid w:val="0089049D"/>
    <w:pPr>
      <w:spacing w:after="0"/>
      <w:ind w:left="1400" w:hanging="200"/>
    </w:pPr>
    <w:rPr>
      <w:rFonts w:eastAsiaTheme="minorEastAsia"/>
    </w:rPr>
  </w:style>
  <w:style w:type="paragraph" w:styleId="82">
    <w:name w:val="index 8"/>
    <w:basedOn w:val="a"/>
    <w:next w:val="a"/>
    <w:rsid w:val="0089049D"/>
    <w:pPr>
      <w:spacing w:after="0"/>
      <w:ind w:left="1600" w:hanging="200"/>
    </w:pPr>
    <w:rPr>
      <w:rFonts w:eastAsiaTheme="minorEastAsia"/>
    </w:rPr>
  </w:style>
  <w:style w:type="paragraph" w:styleId="92">
    <w:name w:val="index 9"/>
    <w:basedOn w:val="a"/>
    <w:next w:val="a"/>
    <w:rsid w:val="0089049D"/>
    <w:pPr>
      <w:spacing w:after="0"/>
      <w:ind w:left="1800" w:hanging="200"/>
    </w:pPr>
    <w:rPr>
      <w:rFonts w:eastAsiaTheme="minorEastAsia"/>
    </w:rPr>
  </w:style>
  <w:style w:type="paragraph" w:styleId="afff3">
    <w:name w:val="index heading"/>
    <w:basedOn w:val="a"/>
    <w:next w:val="12"/>
    <w:rsid w:val="0089049D"/>
    <w:rPr>
      <w:rFonts w:asciiTheme="majorHAnsi" w:eastAsiaTheme="majorEastAsia" w:hAnsiTheme="majorHAnsi" w:cstheme="majorBidi"/>
      <w:b/>
      <w:bCs/>
    </w:rPr>
  </w:style>
  <w:style w:type="paragraph" w:styleId="2d">
    <w:name w:val="Intense Quote"/>
    <w:basedOn w:val="a"/>
    <w:next w:val="a"/>
    <w:link w:val="2e"/>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2e">
    <w:name w:val="引用文 2 (文字)"/>
    <w:basedOn w:val="a0"/>
    <w:link w:val="2d"/>
    <w:uiPriority w:val="30"/>
    <w:rsid w:val="0089049D"/>
    <w:rPr>
      <w:rFonts w:ascii="Times New Roman" w:eastAsiaTheme="minorEastAsia" w:hAnsi="Times New Roman"/>
      <w:i/>
      <w:iCs/>
      <w:color w:val="4F81BD" w:themeColor="accent1"/>
      <w:lang w:val="en-GB" w:eastAsia="en-US"/>
    </w:rPr>
  </w:style>
  <w:style w:type="paragraph" w:styleId="afff4">
    <w:name w:val="List Continue"/>
    <w:basedOn w:val="a"/>
    <w:rsid w:val="0089049D"/>
    <w:pPr>
      <w:spacing w:after="120"/>
      <w:ind w:left="283"/>
      <w:contextualSpacing/>
    </w:pPr>
    <w:rPr>
      <w:rFonts w:eastAsiaTheme="minorEastAsia"/>
    </w:rPr>
  </w:style>
  <w:style w:type="paragraph" w:styleId="2f">
    <w:name w:val="List Continue 2"/>
    <w:basedOn w:val="a"/>
    <w:rsid w:val="0089049D"/>
    <w:pPr>
      <w:spacing w:after="120"/>
      <w:ind w:left="566"/>
      <w:contextualSpacing/>
    </w:pPr>
    <w:rPr>
      <w:rFonts w:eastAsiaTheme="minorEastAsia"/>
    </w:rPr>
  </w:style>
  <w:style w:type="paragraph" w:styleId="3a">
    <w:name w:val="List Continue 3"/>
    <w:basedOn w:val="a"/>
    <w:rsid w:val="0089049D"/>
    <w:pPr>
      <w:spacing w:after="120"/>
      <w:ind w:left="849"/>
      <w:contextualSpacing/>
    </w:pPr>
    <w:rPr>
      <w:rFonts w:eastAsiaTheme="minorEastAsia"/>
    </w:rPr>
  </w:style>
  <w:style w:type="paragraph" w:styleId="46">
    <w:name w:val="List Continue 4"/>
    <w:basedOn w:val="a"/>
    <w:rsid w:val="0089049D"/>
    <w:pPr>
      <w:spacing w:after="120"/>
      <w:ind w:left="1132"/>
      <w:contextualSpacing/>
    </w:pPr>
    <w:rPr>
      <w:rFonts w:eastAsiaTheme="minorEastAsia"/>
    </w:rPr>
  </w:style>
  <w:style w:type="paragraph" w:styleId="56">
    <w:name w:val="List Continue 5"/>
    <w:basedOn w:val="a"/>
    <w:rsid w:val="0089049D"/>
    <w:pPr>
      <w:spacing w:after="120"/>
      <w:ind w:left="1415"/>
      <w:contextualSpacing/>
    </w:pPr>
    <w:rPr>
      <w:rFonts w:eastAsiaTheme="minorEastAsia"/>
    </w:rPr>
  </w:style>
  <w:style w:type="paragraph" w:styleId="3">
    <w:name w:val="List Number 3"/>
    <w:basedOn w:val="a"/>
    <w:rsid w:val="0089049D"/>
    <w:pPr>
      <w:numPr>
        <w:numId w:val="38"/>
      </w:numPr>
      <w:contextualSpacing/>
    </w:pPr>
    <w:rPr>
      <w:rFonts w:eastAsiaTheme="minorEastAsia"/>
    </w:rPr>
  </w:style>
  <w:style w:type="paragraph" w:styleId="4">
    <w:name w:val="List Number 4"/>
    <w:basedOn w:val="a"/>
    <w:rsid w:val="0089049D"/>
    <w:pPr>
      <w:numPr>
        <w:numId w:val="39"/>
      </w:numPr>
      <w:contextualSpacing/>
    </w:pPr>
    <w:rPr>
      <w:rFonts w:eastAsiaTheme="minorEastAsia"/>
    </w:rPr>
  </w:style>
  <w:style w:type="paragraph" w:styleId="5">
    <w:name w:val="List Number 5"/>
    <w:basedOn w:val="a"/>
    <w:rsid w:val="0089049D"/>
    <w:pPr>
      <w:numPr>
        <w:numId w:val="40"/>
      </w:numPr>
      <w:contextualSpacing/>
    </w:pPr>
    <w:rPr>
      <w:rFonts w:eastAsiaTheme="minorEastAsia"/>
    </w:rPr>
  </w:style>
  <w:style w:type="paragraph" w:styleId="afff5">
    <w:name w:val="macro"/>
    <w:link w:val="afff6"/>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6">
    <w:name w:val="マクロ文字列 (文字)"/>
    <w:basedOn w:val="a0"/>
    <w:link w:val="afff5"/>
    <w:rsid w:val="0089049D"/>
    <w:rPr>
      <w:rFonts w:ascii="Consolas" w:eastAsiaTheme="minorEastAsia" w:hAnsi="Consolas"/>
      <w:lang w:val="en-GB" w:eastAsia="en-US"/>
    </w:rPr>
  </w:style>
  <w:style w:type="paragraph" w:styleId="afff7">
    <w:name w:val="Message Header"/>
    <w:basedOn w:val="a"/>
    <w:link w:val="afff8"/>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メッセージ見出し (文字)"/>
    <w:basedOn w:val="a0"/>
    <w:link w:val="afff7"/>
    <w:rsid w:val="0089049D"/>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89049D"/>
    <w:rPr>
      <w:rFonts w:ascii="Times New Roman" w:eastAsiaTheme="minorEastAsia" w:hAnsi="Times New Roman"/>
      <w:lang w:val="en-GB" w:eastAsia="en-US"/>
    </w:rPr>
  </w:style>
  <w:style w:type="paragraph" w:styleId="afffa">
    <w:name w:val="Normal Indent"/>
    <w:basedOn w:val="a"/>
    <w:rsid w:val="0089049D"/>
    <w:pPr>
      <w:ind w:left="720"/>
    </w:pPr>
    <w:rPr>
      <w:rFonts w:eastAsiaTheme="minorEastAsia"/>
    </w:rPr>
  </w:style>
  <w:style w:type="paragraph" w:styleId="afffb">
    <w:name w:val="Note Heading"/>
    <w:basedOn w:val="a"/>
    <w:next w:val="a"/>
    <w:link w:val="afffc"/>
    <w:rsid w:val="0089049D"/>
    <w:pPr>
      <w:spacing w:after="0"/>
    </w:pPr>
    <w:rPr>
      <w:rFonts w:eastAsiaTheme="minorEastAsia"/>
    </w:rPr>
  </w:style>
  <w:style w:type="character" w:customStyle="1" w:styleId="afffc">
    <w:name w:val="記 (文字)"/>
    <w:basedOn w:val="a0"/>
    <w:link w:val="afffb"/>
    <w:rsid w:val="0089049D"/>
    <w:rPr>
      <w:rFonts w:ascii="Times New Roman" w:eastAsiaTheme="minorEastAsia" w:hAnsi="Times New Roman"/>
      <w:lang w:val="en-GB" w:eastAsia="en-US"/>
    </w:rPr>
  </w:style>
  <w:style w:type="paragraph" w:styleId="afffd">
    <w:name w:val="Plain Text"/>
    <w:basedOn w:val="a"/>
    <w:link w:val="afffe"/>
    <w:rsid w:val="0089049D"/>
    <w:pPr>
      <w:spacing w:after="0"/>
    </w:pPr>
    <w:rPr>
      <w:rFonts w:ascii="Consolas" w:eastAsiaTheme="minorEastAsia" w:hAnsi="Consolas"/>
      <w:sz w:val="21"/>
      <w:szCs w:val="21"/>
    </w:rPr>
  </w:style>
  <w:style w:type="character" w:customStyle="1" w:styleId="afffe">
    <w:name w:val="書式なし (文字)"/>
    <w:basedOn w:val="a0"/>
    <w:link w:val="afffd"/>
    <w:rsid w:val="0089049D"/>
    <w:rPr>
      <w:rFonts w:ascii="Consolas" w:eastAsiaTheme="minorEastAsia" w:hAnsi="Consolas"/>
      <w:sz w:val="21"/>
      <w:szCs w:val="21"/>
      <w:lang w:val="en-GB" w:eastAsia="en-US"/>
    </w:rPr>
  </w:style>
  <w:style w:type="paragraph" w:styleId="affff">
    <w:name w:val="Quote"/>
    <w:basedOn w:val="a"/>
    <w:next w:val="a"/>
    <w:link w:val="affff0"/>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affff0">
    <w:name w:val="引用文 (文字)"/>
    <w:basedOn w:val="a0"/>
    <w:link w:val="affff"/>
    <w:uiPriority w:val="29"/>
    <w:rsid w:val="0089049D"/>
    <w:rPr>
      <w:rFonts w:ascii="Times New Roman" w:eastAsiaTheme="minorEastAsia" w:hAnsi="Times New Roman"/>
      <w:i/>
      <w:iCs/>
      <w:color w:val="404040" w:themeColor="text1" w:themeTint="BF"/>
      <w:lang w:val="en-GB" w:eastAsia="en-US"/>
    </w:rPr>
  </w:style>
  <w:style w:type="paragraph" w:styleId="affff1">
    <w:name w:val="Salutation"/>
    <w:basedOn w:val="a"/>
    <w:next w:val="a"/>
    <w:link w:val="affff2"/>
    <w:rsid w:val="0089049D"/>
    <w:rPr>
      <w:rFonts w:eastAsiaTheme="minorEastAsia"/>
    </w:rPr>
  </w:style>
  <w:style w:type="character" w:customStyle="1" w:styleId="affff2">
    <w:name w:val="挨拶文 (文字)"/>
    <w:basedOn w:val="a0"/>
    <w:link w:val="affff1"/>
    <w:rsid w:val="0089049D"/>
    <w:rPr>
      <w:rFonts w:ascii="Times New Roman" w:eastAsiaTheme="minorEastAsia" w:hAnsi="Times New Roman"/>
      <w:lang w:val="en-GB" w:eastAsia="en-US"/>
    </w:rPr>
  </w:style>
  <w:style w:type="paragraph" w:styleId="affff3">
    <w:name w:val="Signature"/>
    <w:basedOn w:val="a"/>
    <w:link w:val="affff4"/>
    <w:rsid w:val="0089049D"/>
    <w:pPr>
      <w:spacing w:after="0"/>
      <w:ind w:left="4252"/>
    </w:pPr>
    <w:rPr>
      <w:rFonts w:eastAsiaTheme="minorEastAsia"/>
    </w:rPr>
  </w:style>
  <w:style w:type="character" w:customStyle="1" w:styleId="affff4">
    <w:name w:val="署名 (文字)"/>
    <w:basedOn w:val="a0"/>
    <w:link w:val="affff3"/>
    <w:rsid w:val="0089049D"/>
    <w:rPr>
      <w:rFonts w:ascii="Times New Roman" w:eastAsiaTheme="minorEastAsia" w:hAnsi="Times New Roman"/>
      <w:lang w:val="en-GB" w:eastAsia="en-US"/>
    </w:rPr>
  </w:style>
  <w:style w:type="paragraph" w:styleId="affff5">
    <w:name w:val="Subtitle"/>
    <w:basedOn w:val="a"/>
    <w:next w:val="a"/>
    <w:link w:val="affff6"/>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題 (文字)"/>
    <w:basedOn w:val="a0"/>
    <w:link w:val="affff5"/>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89049D"/>
    <w:pPr>
      <w:spacing w:after="0"/>
      <w:ind w:left="200" w:hanging="200"/>
    </w:pPr>
    <w:rPr>
      <w:rFonts w:eastAsiaTheme="minorEastAsia"/>
    </w:rPr>
  </w:style>
  <w:style w:type="paragraph" w:styleId="affff8">
    <w:name w:val="table of figures"/>
    <w:basedOn w:val="a"/>
    <w:next w:val="a"/>
    <w:rsid w:val="0089049D"/>
    <w:pPr>
      <w:spacing w:after="0"/>
    </w:pPr>
    <w:rPr>
      <w:rFonts w:eastAsiaTheme="minorEastAsia"/>
    </w:rPr>
  </w:style>
  <w:style w:type="paragraph" w:styleId="affff9">
    <w:name w:val="Title"/>
    <w:basedOn w:val="a"/>
    <w:next w:val="a"/>
    <w:link w:val="affffa"/>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affffa">
    <w:name w:val="表題 (文字)"/>
    <w:basedOn w:val="a0"/>
    <w:link w:val="affff9"/>
    <w:rsid w:val="0089049D"/>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4294964757</TotalTime>
  <Pages>1</Pages>
  <Words>1414</Words>
  <Characters>8065</Characters>
  <Application>Microsoft Office Word</Application>
  <DocSecurity>0</DocSecurity>
  <Lines>67</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KDDI</dc:creator>
  <cp:keywords/>
  <dc:description/>
  <cp:lastModifiedBy>KDDI_r0</cp:lastModifiedBy>
  <cp:revision>183</cp:revision>
  <cp:lastPrinted>1899-12-31T23:00:00Z</cp:lastPrinted>
  <dcterms:created xsi:type="dcterms:W3CDTF">2021-12-25T19:54:00Z</dcterms:created>
  <dcterms:modified xsi:type="dcterms:W3CDTF">2023-02-09T12:48:00Z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